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425C7135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8104F9">
        <w:rPr>
          <w:rFonts w:cs="Arial"/>
          <w:b/>
          <w:bCs/>
          <w:sz w:val="24"/>
          <w:szCs w:val="24"/>
        </w:rPr>
        <w:t>4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A047AC">
        <w:rPr>
          <w:rFonts w:cs="Arial"/>
          <w:b/>
          <w:bCs/>
          <w:sz w:val="24"/>
          <w:szCs w:val="24"/>
        </w:rPr>
        <w:t>R3-215384</w:t>
      </w:r>
    </w:p>
    <w:p w14:paraId="7CB45193" w14:textId="51D8CD1A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C025E7">
        <w:rPr>
          <w:rFonts w:cs="Arial"/>
          <w:b/>
          <w:bCs/>
          <w:sz w:val="24"/>
          <w:szCs w:val="24"/>
        </w:rPr>
        <w:t>1</w:t>
      </w:r>
      <w:r w:rsidR="00D05BAA" w:rsidRPr="006120FB">
        <w:rPr>
          <w:rFonts w:cs="Arial"/>
          <w:b/>
          <w:bCs/>
          <w:sz w:val="24"/>
          <w:szCs w:val="24"/>
        </w:rPr>
        <w:t>-</w:t>
      </w:r>
      <w:r w:rsidR="00C025E7">
        <w:rPr>
          <w:rFonts w:cs="Arial"/>
          <w:b/>
          <w:bCs/>
          <w:sz w:val="24"/>
          <w:szCs w:val="24"/>
        </w:rPr>
        <w:t>11</w:t>
      </w:r>
      <w:r w:rsidR="00D05BAA" w:rsidRPr="006120FB">
        <w:rPr>
          <w:rFonts w:cs="Arial"/>
          <w:b/>
          <w:bCs/>
          <w:sz w:val="24"/>
          <w:szCs w:val="24"/>
        </w:rPr>
        <w:t xml:space="preserve"> </w:t>
      </w:r>
      <w:r w:rsidR="00C025E7">
        <w:rPr>
          <w:rFonts w:cs="Arial"/>
          <w:b/>
          <w:bCs/>
          <w:sz w:val="24"/>
          <w:szCs w:val="24"/>
        </w:rPr>
        <w:t>Nov</w:t>
      </w:r>
      <w:r w:rsidRPr="00D34BE6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6C97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7F517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984CEF" w:rsidR="001E41F3" w:rsidRPr="00410371" w:rsidRDefault="00A047AC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A074B" w:rsidR="001E41F3" w:rsidRPr="00410371" w:rsidRDefault="00335B69" w:rsidP="008C30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C3023">
              <w:rPr>
                <w:b/>
                <w:noProof/>
                <w:sz w:val="28"/>
              </w:rPr>
              <w:t>5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0F172" w:rsidR="001E41F3" w:rsidRDefault="00D964FD" w:rsidP="00DE4B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DE4B15">
              <w:rPr>
                <w:noProof/>
              </w:rPr>
              <w:t>on</w:t>
            </w:r>
            <w:r>
              <w:rPr>
                <w:noProof/>
              </w:rPr>
              <w:t xml:space="preserve"> local coordinates for E-CID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484B26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3F8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34023" w:rsidR="001E41F3" w:rsidRDefault="00DB2694" w:rsidP="001C5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C5DF0">
              <w:rPr>
                <w:noProof/>
              </w:rPr>
              <w:t>1-10</w:t>
            </w:r>
            <w:r>
              <w:rPr>
                <w:noProof/>
              </w:rPr>
              <w:t>-</w:t>
            </w:r>
            <w:r w:rsidR="008B1D35">
              <w:rPr>
                <w:noProof/>
              </w:rPr>
              <w:t>2</w:t>
            </w:r>
            <w:r w:rsidR="001C5DF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8CBA9" w14:textId="6DA2678A" w:rsidR="00DE4B15" w:rsidRDefault="00D964FD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E-CID procedure is used for both LTE E-CID and NR E-CID, including the </w:t>
            </w:r>
            <w:r w:rsidRPr="00D964FD">
              <w:rPr>
                <w:i/>
                <w:noProof/>
                <w:lang w:eastAsia="zh-CN"/>
              </w:rPr>
              <w:t>E-CID Measurement Result</w:t>
            </w:r>
            <w:r w:rsidRPr="00D964F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IE. </w:t>
            </w:r>
            <w:r w:rsidR="00DE4B15">
              <w:rPr>
                <w:noProof/>
                <w:lang w:eastAsia="zh-CN"/>
              </w:rPr>
              <w:t xml:space="preserve">Some of the IEs in the </w:t>
            </w:r>
            <w:r w:rsidR="00DE4B15" w:rsidRPr="00D964FD">
              <w:rPr>
                <w:i/>
                <w:noProof/>
                <w:lang w:eastAsia="zh-CN"/>
              </w:rPr>
              <w:t>E-CID Measurement Result</w:t>
            </w:r>
            <w:r w:rsidR="00DE4B15" w:rsidRPr="00D964FD">
              <w:rPr>
                <w:noProof/>
                <w:lang w:eastAsia="zh-CN"/>
              </w:rPr>
              <w:t xml:space="preserve"> </w:t>
            </w:r>
            <w:r w:rsidR="00DE4B15">
              <w:rPr>
                <w:noProof/>
                <w:lang w:eastAsia="zh-CN"/>
              </w:rPr>
              <w:t xml:space="preserve">IE are designed for the NR E-CID or LTE E-CID only. </w:t>
            </w:r>
          </w:p>
          <w:p w14:paraId="2848FD72" w14:textId="77777777" w:rsidR="00DE4B15" w:rsidRDefault="00DE4B15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77455AFC" w14:textId="77777777" w:rsidR="00B84B9F" w:rsidRDefault="00DE4B15" w:rsidP="0016332C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D964FD">
              <w:rPr>
                <w:noProof/>
                <w:lang w:eastAsia="zh-CN"/>
              </w:rPr>
              <w:t xml:space="preserve">he </w:t>
            </w:r>
            <w:bookmarkStart w:id="2" w:name="OLE_LINK27"/>
            <w:r w:rsidR="00D964FD" w:rsidRPr="00D964FD">
              <w:rPr>
                <w:i/>
                <w:noProof/>
              </w:rPr>
              <w:t>Geographical Coordinates</w:t>
            </w:r>
            <w:r w:rsidR="00D964FD" w:rsidRPr="00D964FD">
              <w:rPr>
                <w:noProof/>
              </w:rPr>
              <w:t xml:space="preserve"> IE</w:t>
            </w:r>
            <w:bookmarkEnd w:id="2"/>
            <w:r w:rsidR="00D964FD" w:rsidRPr="00D964FD">
              <w:rPr>
                <w:noProof/>
              </w:rPr>
              <w:t xml:space="preserve"> in</w:t>
            </w:r>
            <w:r w:rsidR="00D964FD">
              <w:rPr>
                <w:noProof/>
              </w:rPr>
              <w:t xml:space="preserve"> </w:t>
            </w:r>
            <w:r w:rsidR="00D964FD">
              <w:rPr>
                <w:rFonts w:hint="eastAsia"/>
                <w:noProof/>
                <w:lang w:eastAsia="zh-CN"/>
              </w:rPr>
              <w:t>t</w:t>
            </w:r>
            <w:r w:rsidR="00D964FD">
              <w:rPr>
                <w:noProof/>
                <w:lang w:eastAsia="zh-CN"/>
              </w:rPr>
              <w:t xml:space="preserve">he </w:t>
            </w:r>
            <w:r w:rsidR="00D964FD" w:rsidRPr="00D964FD">
              <w:rPr>
                <w:i/>
                <w:noProof/>
                <w:lang w:eastAsia="zh-CN"/>
              </w:rPr>
              <w:t>E-CID Measurement Result</w:t>
            </w:r>
            <w:r w:rsidR="00D964FD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is designed for NR E-CID only and can only be used for a NR cell. However, in the current specification, there is no descripition or information to restrict the usage of this </w:t>
            </w:r>
            <w:r w:rsidRPr="00D964FD">
              <w:rPr>
                <w:i/>
                <w:noProof/>
              </w:rPr>
              <w:t>Geographical Coordinates</w:t>
            </w:r>
            <w:r w:rsidRPr="00D964FD">
              <w:rPr>
                <w:noProof/>
              </w:rPr>
              <w:t xml:space="preserve"> IE</w:t>
            </w:r>
            <w:r w:rsidR="00892EFD">
              <w:rPr>
                <w:noProof/>
              </w:rPr>
              <w:t xml:space="preserve">. </w:t>
            </w:r>
            <w:r>
              <w:rPr>
                <w:noProof/>
              </w:rPr>
              <w:t xml:space="preserve">Thus the clarification is needed to </w:t>
            </w:r>
            <w:r w:rsidR="00892EFD">
              <w:rPr>
                <w:noProof/>
              </w:rPr>
              <w:t xml:space="preserve">restrict the </w:t>
            </w:r>
            <w:r w:rsidR="00892EFD" w:rsidRPr="00D964FD">
              <w:rPr>
                <w:i/>
                <w:noProof/>
              </w:rPr>
              <w:t>Geographical Coordinates</w:t>
            </w:r>
            <w:r w:rsidR="00892EFD" w:rsidRPr="00D964FD">
              <w:rPr>
                <w:noProof/>
              </w:rPr>
              <w:t xml:space="preserve"> IE</w:t>
            </w:r>
            <w:r w:rsidR="00892EFD">
              <w:rPr>
                <w:noProof/>
              </w:rPr>
              <w:t xml:space="preserve"> to be applicable for NR cell only.</w:t>
            </w:r>
          </w:p>
          <w:p w14:paraId="708AA7DE" w14:textId="07021DFE" w:rsidR="0016332C" w:rsidRPr="0016332C" w:rsidRDefault="0016332C" w:rsidP="0016332C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05ADA" w14:textId="77777777" w:rsidR="001C5DF0" w:rsidRDefault="00FE775B" w:rsidP="00892E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 the</w:t>
            </w:r>
            <w:r w:rsidR="00892EFD">
              <w:rPr>
                <w:noProof/>
              </w:rPr>
              <w:t xml:space="preserve"> s</w:t>
            </w:r>
            <w:r w:rsidR="00892EFD" w:rsidRPr="00892EFD">
              <w:rPr>
                <w:noProof/>
              </w:rPr>
              <w:t>emantics description</w:t>
            </w:r>
            <w:r w:rsidR="00892EFD">
              <w:rPr>
                <w:noProof/>
              </w:rPr>
              <w:t xml:space="preserve"> that the</w:t>
            </w:r>
            <w:r>
              <w:rPr>
                <w:noProof/>
              </w:rPr>
              <w:t xml:space="preserve"> </w:t>
            </w:r>
            <w:r w:rsidRPr="00FE775B">
              <w:rPr>
                <w:i/>
                <w:noProof/>
              </w:rPr>
              <w:t>Geographical Coordinates</w:t>
            </w:r>
            <w:r w:rsidR="00892EFD">
              <w:rPr>
                <w:noProof/>
              </w:rPr>
              <w:t xml:space="preserve"> IE in the </w:t>
            </w:r>
            <w:r w:rsidR="00892EFD" w:rsidRPr="00D964FD">
              <w:rPr>
                <w:i/>
                <w:noProof/>
                <w:lang w:eastAsia="zh-CN"/>
              </w:rPr>
              <w:t>E-CID Measurement Result</w:t>
            </w:r>
            <w:r w:rsidR="00892EFD">
              <w:rPr>
                <w:noProof/>
                <w:lang w:eastAsia="zh-CN"/>
              </w:rPr>
              <w:t xml:space="preserve"> IE is applicable for a NR cell only</w:t>
            </w:r>
            <w:r w:rsidR="00BE6E03">
              <w:rPr>
                <w:noProof/>
                <w:lang w:eastAsia="zh-CN"/>
              </w:rPr>
              <w:t>.</w:t>
            </w:r>
          </w:p>
          <w:p w14:paraId="5346B679" w14:textId="77777777" w:rsidR="0016332C" w:rsidRDefault="0016332C" w:rsidP="00892E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6A26DB" w14:textId="77777777" w:rsidR="0016332C" w:rsidRDefault="0016332C" w:rsidP="0016332C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036141E1" w14:textId="77777777" w:rsidR="0016332C" w:rsidRDefault="0016332C" w:rsidP="0016332C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31C656EC" w14:textId="45290F8F" w:rsidR="0016332C" w:rsidRDefault="0016332C" w:rsidP="00163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E-CID.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F0D02" w:rsidR="003851AB" w:rsidRDefault="00892EFD" w:rsidP="00FE77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ambiguity that an ng-eNB can also use the </w:t>
            </w:r>
            <w:r w:rsidRPr="00FE775B">
              <w:rPr>
                <w:i/>
                <w:noProof/>
              </w:rPr>
              <w:t>Geographical Coordinates</w:t>
            </w:r>
            <w:r>
              <w:rPr>
                <w:noProof/>
              </w:rPr>
              <w:t xml:space="preserve"> IE in the </w:t>
            </w:r>
            <w:r w:rsidRPr="00D964FD">
              <w:rPr>
                <w:i/>
                <w:noProof/>
                <w:lang w:eastAsia="zh-CN"/>
              </w:rPr>
              <w:t>E-CID Measurement Result</w:t>
            </w:r>
            <w:r>
              <w:rPr>
                <w:noProof/>
                <w:lang w:eastAsia="zh-CN"/>
              </w:rPr>
              <w:t xml:space="preserve"> IE</w:t>
            </w:r>
            <w:r w:rsidR="00FE775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8E78BF" w:rsidR="001E41F3" w:rsidRDefault="00BE6E03" w:rsidP="00D165C1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</w:t>
            </w:r>
            <w:r w:rsidR="00FE775B"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85786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68992E" w:rsidR="001E41F3" w:rsidRDefault="00FE7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B9C826" w:rsidR="001E41F3" w:rsidRDefault="00145D43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E775B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3" w:name="OLE_LINK87"/>
      <w:bookmarkStart w:id="4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6C91348" w14:textId="77777777" w:rsidR="00892EFD" w:rsidRPr="00892EFD" w:rsidRDefault="00892EFD" w:rsidP="00892E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noProof/>
          <w:sz w:val="28"/>
          <w:lang w:eastAsia="ko-KR"/>
        </w:rPr>
      </w:pPr>
      <w:bookmarkStart w:id="5" w:name="_Toc534903085"/>
      <w:bookmarkStart w:id="6" w:name="_Toc51776024"/>
      <w:bookmarkStart w:id="7" w:name="_Toc56773046"/>
      <w:bookmarkStart w:id="8" w:name="_Toc64447675"/>
      <w:bookmarkStart w:id="9" w:name="_Toc74152331"/>
      <w:bookmarkStart w:id="10" w:name="_Toc81323034"/>
      <w:bookmarkEnd w:id="3"/>
      <w:bookmarkEnd w:id="4"/>
      <w:r w:rsidRPr="00892EFD">
        <w:rPr>
          <w:rFonts w:ascii="Arial" w:eastAsia="SimSun" w:hAnsi="Arial"/>
          <w:noProof/>
          <w:sz w:val="28"/>
          <w:lang w:eastAsia="ko-KR"/>
        </w:rPr>
        <w:t>9.2.5</w:t>
      </w:r>
      <w:r w:rsidRPr="00892EFD">
        <w:rPr>
          <w:rFonts w:ascii="Arial" w:eastAsia="SimSun" w:hAnsi="Arial"/>
          <w:noProof/>
          <w:sz w:val="28"/>
          <w:lang w:eastAsia="ko-KR"/>
        </w:rPr>
        <w:tab/>
        <w:t>E-CID Measurement Result</w:t>
      </w:r>
      <w:bookmarkEnd w:id="5"/>
      <w:bookmarkEnd w:id="6"/>
      <w:bookmarkEnd w:id="7"/>
      <w:bookmarkEnd w:id="8"/>
      <w:bookmarkEnd w:id="9"/>
      <w:bookmarkEnd w:id="10"/>
    </w:p>
    <w:p w14:paraId="4AF59A0E" w14:textId="77777777" w:rsidR="00892EFD" w:rsidRPr="00892EFD" w:rsidRDefault="00892EFD" w:rsidP="00892EFD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892EFD">
        <w:rPr>
          <w:rFonts w:eastAsia="SimSun"/>
          <w:noProof/>
          <w:lang w:eastAsia="ko-KR"/>
        </w:rPr>
        <w:t>The purpose of the E-CID Measurement Result information element is to provide the E-CID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892EFD" w:rsidRPr="00892EFD" w14:paraId="1455C429" w14:textId="77777777" w:rsidTr="006B75D7">
        <w:tc>
          <w:tcPr>
            <w:tcW w:w="2161" w:type="dxa"/>
          </w:tcPr>
          <w:p w14:paraId="4B23F05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3CC7161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3CA8235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19607B0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255D6F4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0C82AA3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0BC80AD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892EFD" w:rsidRPr="00892EFD" w14:paraId="5B78B882" w14:textId="77777777" w:rsidTr="006B75D7">
        <w:tc>
          <w:tcPr>
            <w:tcW w:w="2161" w:type="dxa"/>
          </w:tcPr>
          <w:p w14:paraId="395326B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Serving Cell ID</w:t>
            </w:r>
          </w:p>
        </w:tc>
        <w:tc>
          <w:tcPr>
            <w:tcW w:w="1078" w:type="dxa"/>
          </w:tcPr>
          <w:p w14:paraId="46023CA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EDDFFF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5B1F8D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NG-RAN CGI</w:t>
            </w:r>
          </w:p>
          <w:p w14:paraId="17A3C32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9.2.6</w:t>
            </w:r>
          </w:p>
        </w:tc>
        <w:tc>
          <w:tcPr>
            <w:tcW w:w="1730" w:type="dxa"/>
          </w:tcPr>
          <w:p w14:paraId="00822C0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NG-RAN Cell Identifier of the serving cell</w:t>
            </w:r>
          </w:p>
        </w:tc>
        <w:tc>
          <w:tcPr>
            <w:tcW w:w="1078" w:type="dxa"/>
          </w:tcPr>
          <w:p w14:paraId="1CDFA3E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A9F472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0247D4CB" w14:textId="77777777" w:rsidTr="006B75D7">
        <w:tc>
          <w:tcPr>
            <w:tcW w:w="2161" w:type="dxa"/>
          </w:tcPr>
          <w:p w14:paraId="414B2A9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Serving Cell TAC</w:t>
            </w:r>
          </w:p>
        </w:tc>
        <w:tc>
          <w:tcPr>
            <w:tcW w:w="1078" w:type="dxa"/>
          </w:tcPr>
          <w:p w14:paraId="7BADDB1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7BBD5D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C070E3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TAC</w:t>
            </w:r>
          </w:p>
          <w:p w14:paraId="15BA2D6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9.2.11</w:t>
            </w:r>
          </w:p>
        </w:tc>
        <w:tc>
          <w:tcPr>
            <w:tcW w:w="1730" w:type="dxa"/>
          </w:tcPr>
          <w:p w14:paraId="226C89D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Tracking Area Code of the serving cell</w:t>
            </w:r>
          </w:p>
        </w:tc>
        <w:tc>
          <w:tcPr>
            <w:tcW w:w="1078" w:type="dxa"/>
          </w:tcPr>
          <w:p w14:paraId="38F079C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C7DD45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4FDE5FFA" w14:textId="77777777" w:rsidTr="006B75D7">
        <w:tc>
          <w:tcPr>
            <w:tcW w:w="2161" w:type="dxa"/>
          </w:tcPr>
          <w:p w14:paraId="18BB127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NG-RAN Access Point Position</w:t>
            </w:r>
          </w:p>
        </w:tc>
        <w:tc>
          <w:tcPr>
            <w:tcW w:w="1078" w:type="dxa"/>
          </w:tcPr>
          <w:p w14:paraId="5BBF305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50AEB91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A00BE9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9.2.10</w:t>
            </w:r>
          </w:p>
        </w:tc>
        <w:tc>
          <w:tcPr>
            <w:tcW w:w="1730" w:type="dxa"/>
          </w:tcPr>
          <w:p w14:paraId="699C890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The configured estimated geographical position of the antenna of the cell.</w:t>
            </w:r>
          </w:p>
          <w:p w14:paraId="35410FF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 xml:space="preserve">If the </w:t>
            </w:r>
            <w:r w:rsidRPr="00892EFD">
              <w:rPr>
                <w:rFonts w:ascii="Arial" w:eastAsia="SimSun" w:hAnsi="Arial"/>
                <w:i/>
                <w:sz w:val="18"/>
                <w:lang w:val="en-US" w:eastAsia="zh-CN" w:bidi="he-IL"/>
              </w:rPr>
              <w:t>Geographical Coordinates</w:t>
            </w:r>
            <w:r w:rsidRPr="00892EFD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</w:t>
            </w:r>
            <w:r w:rsidRPr="00892EFD">
              <w:rPr>
                <w:rFonts w:ascii="Arial" w:eastAsia="SimSun" w:hAnsi="Arial" w:cs="Arial"/>
                <w:sz w:val="18"/>
                <w:lang w:eastAsia="ja-JP"/>
              </w:rPr>
              <w:t xml:space="preserve">IE is used, the </w:t>
            </w:r>
            <w:r w:rsidRPr="00892EFD">
              <w:rPr>
                <w:rFonts w:ascii="Arial" w:eastAsia="SimSun" w:hAnsi="Arial"/>
                <w:i/>
                <w:noProof/>
                <w:sz w:val="18"/>
                <w:lang w:eastAsia="ko-KR"/>
              </w:rPr>
              <w:t>NG-RAN Access Point Position</w:t>
            </w:r>
            <w:r w:rsidRPr="00892EFD">
              <w:rPr>
                <w:rFonts w:ascii="Arial" w:eastAsia="SimSun" w:hAnsi="Arial" w:cs="Arial"/>
                <w:sz w:val="18"/>
                <w:lang w:eastAsia="ja-JP"/>
              </w:rPr>
              <w:t xml:space="preserve"> IE shall be ignored.</w:t>
            </w:r>
          </w:p>
        </w:tc>
        <w:tc>
          <w:tcPr>
            <w:tcW w:w="1078" w:type="dxa"/>
          </w:tcPr>
          <w:p w14:paraId="1C0EEC7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393959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92EFD" w:rsidRPr="00892EFD" w14:paraId="52137280" w14:textId="77777777" w:rsidTr="006B75D7">
        <w:tc>
          <w:tcPr>
            <w:tcW w:w="2161" w:type="dxa"/>
          </w:tcPr>
          <w:p w14:paraId="2114D46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  <w:t>Measured Results</w:t>
            </w:r>
          </w:p>
        </w:tc>
        <w:tc>
          <w:tcPr>
            <w:tcW w:w="1078" w:type="dxa"/>
          </w:tcPr>
          <w:p w14:paraId="37258AC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649A47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i/>
                <w:iCs/>
                <w:noProof/>
                <w:sz w:val="18"/>
                <w:lang w:eastAsia="ko-KR"/>
              </w:rPr>
              <w:t>0 .. &lt;maxnoMeas&gt;</w:t>
            </w:r>
          </w:p>
        </w:tc>
        <w:tc>
          <w:tcPr>
            <w:tcW w:w="1515" w:type="dxa"/>
          </w:tcPr>
          <w:p w14:paraId="423787E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766845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Measurement results of the serving RAT.</w:t>
            </w:r>
          </w:p>
        </w:tc>
        <w:tc>
          <w:tcPr>
            <w:tcW w:w="1078" w:type="dxa"/>
          </w:tcPr>
          <w:p w14:paraId="62F0A18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471854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0028902A" w14:textId="77777777" w:rsidTr="006B75D7">
        <w:tc>
          <w:tcPr>
            <w:tcW w:w="2161" w:type="dxa"/>
          </w:tcPr>
          <w:p w14:paraId="4F1C73B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 xml:space="preserve">&gt;CHOICE </w:t>
            </w:r>
            <w:r w:rsidRPr="00892EFD">
              <w:rPr>
                <w:rFonts w:ascii="Arial" w:eastAsia="SimSun" w:hAnsi="Arial"/>
                <w:i/>
                <w:noProof/>
                <w:sz w:val="18"/>
                <w:lang w:eastAsia="en-GB"/>
              </w:rPr>
              <w:t xml:space="preserve">Measured </w:t>
            </w:r>
            <w:r w:rsidRPr="00892EFD">
              <w:rPr>
                <w:rFonts w:ascii="Arial" w:eastAsia="SimSun" w:hAnsi="Arial"/>
                <w:i/>
                <w:iCs/>
                <w:noProof/>
                <w:sz w:val="18"/>
                <w:lang w:eastAsia="en-GB"/>
              </w:rPr>
              <w:t>Results Value</w:t>
            </w:r>
          </w:p>
        </w:tc>
        <w:tc>
          <w:tcPr>
            <w:tcW w:w="1078" w:type="dxa"/>
          </w:tcPr>
          <w:p w14:paraId="118F02F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3671003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82212F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3E3DCD5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3FC67D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6529658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92EFD" w:rsidRPr="00892EFD" w14:paraId="1700E272" w14:textId="77777777" w:rsidTr="006B75D7">
        <w:tc>
          <w:tcPr>
            <w:tcW w:w="2161" w:type="dxa"/>
          </w:tcPr>
          <w:p w14:paraId="2F2F3D8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&gt;&gt;Value Angle of Arrival EUTRA</w:t>
            </w:r>
          </w:p>
        </w:tc>
        <w:tc>
          <w:tcPr>
            <w:tcW w:w="1078" w:type="dxa"/>
          </w:tcPr>
          <w:p w14:paraId="425731B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61B160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8287DC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 xml:space="preserve">INTEGER </w:t>
            </w:r>
            <w:r w:rsidRPr="00892EFD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(0..719)</w:t>
            </w:r>
          </w:p>
        </w:tc>
        <w:tc>
          <w:tcPr>
            <w:tcW w:w="1730" w:type="dxa"/>
          </w:tcPr>
          <w:p w14:paraId="446F265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MS ??" w:hAnsi="Arial"/>
                <w:noProof/>
                <w:sz w:val="18"/>
                <w:lang w:eastAsia="ko-KR"/>
              </w:rPr>
              <w:t>According to mapping in TS 36.133 [9]</w:t>
            </w:r>
          </w:p>
        </w:tc>
        <w:tc>
          <w:tcPr>
            <w:tcW w:w="1078" w:type="dxa"/>
          </w:tcPr>
          <w:p w14:paraId="771DF39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MS ??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53163BC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892EFD" w:rsidRPr="00892EFD" w14:paraId="0AA316D1" w14:textId="77777777" w:rsidTr="006B75D7">
        <w:tc>
          <w:tcPr>
            <w:tcW w:w="2161" w:type="dxa"/>
          </w:tcPr>
          <w:p w14:paraId="17FBE10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&gt;&gt;Value Timing Advance Type 1 EUTRA</w:t>
            </w:r>
          </w:p>
        </w:tc>
        <w:tc>
          <w:tcPr>
            <w:tcW w:w="1078" w:type="dxa"/>
          </w:tcPr>
          <w:p w14:paraId="34F439B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857AEA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6D2F4F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 xml:space="preserve">INTEGER </w:t>
            </w:r>
            <w:r w:rsidRPr="00892EFD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(0..7</w:t>
            </w: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690</w:t>
            </w:r>
            <w:r w:rsidRPr="00892EFD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)</w:t>
            </w:r>
          </w:p>
        </w:tc>
        <w:tc>
          <w:tcPr>
            <w:tcW w:w="1730" w:type="dxa"/>
          </w:tcPr>
          <w:p w14:paraId="160D3E9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MS ??" w:hAnsi="Arial"/>
                <w:noProof/>
                <w:sz w:val="18"/>
                <w:lang w:eastAsia="ko-KR"/>
              </w:rPr>
              <w:t>According to mapping in TS 36.</w:t>
            </w:r>
            <w:r w:rsidRPr="00892EFD" w:rsidDel="00FE5C96">
              <w:rPr>
                <w:rFonts w:ascii="Arial" w:eastAsia="MS ??" w:hAnsi="Arial"/>
                <w:noProof/>
                <w:sz w:val="18"/>
                <w:lang w:eastAsia="ko-KR"/>
              </w:rPr>
              <w:t xml:space="preserve"> </w:t>
            </w:r>
            <w:r w:rsidRPr="00892EFD">
              <w:rPr>
                <w:rFonts w:ascii="Arial" w:eastAsia="MS ??" w:hAnsi="Arial"/>
                <w:noProof/>
                <w:sz w:val="18"/>
                <w:lang w:eastAsia="ko-KR"/>
              </w:rPr>
              <w:t>214 [17]</w:t>
            </w:r>
          </w:p>
        </w:tc>
        <w:tc>
          <w:tcPr>
            <w:tcW w:w="1078" w:type="dxa"/>
          </w:tcPr>
          <w:p w14:paraId="1527E99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MS ??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37386C6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892EFD" w:rsidRPr="00892EFD" w14:paraId="226020EF" w14:textId="77777777" w:rsidTr="006B75D7">
        <w:tc>
          <w:tcPr>
            <w:tcW w:w="2161" w:type="dxa"/>
          </w:tcPr>
          <w:p w14:paraId="2DAF054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&gt;&gt;Value Timing Advance Type 2 EUTRA</w:t>
            </w:r>
          </w:p>
        </w:tc>
        <w:tc>
          <w:tcPr>
            <w:tcW w:w="1078" w:type="dxa"/>
          </w:tcPr>
          <w:p w14:paraId="2E6A34D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3B7A9B0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99999A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INTEGER</w:t>
            </w: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 xml:space="preserve"> </w:t>
            </w:r>
            <w:r w:rsidRPr="00892EFD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(0..7</w:t>
            </w: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690</w:t>
            </w:r>
            <w:r w:rsidRPr="00892EFD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)</w:t>
            </w:r>
          </w:p>
        </w:tc>
        <w:tc>
          <w:tcPr>
            <w:tcW w:w="1730" w:type="dxa"/>
          </w:tcPr>
          <w:p w14:paraId="44A98F0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MS ??" w:hAnsi="Arial"/>
                <w:noProof/>
                <w:sz w:val="18"/>
                <w:lang w:eastAsia="ko-KR"/>
              </w:rPr>
              <w:t>According to mapping in TS 36.</w:t>
            </w:r>
            <w:r w:rsidRPr="00892EFD" w:rsidDel="00FE5C96">
              <w:rPr>
                <w:rFonts w:ascii="Arial" w:eastAsia="MS ??" w:hAnsi="Arial"/>
                <w:noProof/>
                <w:sz w:val="18"/>
                <w:lang w:eastAsia="ko-KR"/>
              </w:rPr>
              <w:t xml:space="preserve"> </w:t>
            </w:r>
            <w:r w:rsidRPr="00892EFD">
              <w:rPr>
                <w:rFonts w:ascii="Arial" w:eastAsia="MS ??" w:hAnsi="Arial"/>
                <w:noProof/>
                <w:sz w:val="18"/>
                <w:lang w:eastAsia="ko-KR"/>
              </w:rPr>
              <w:t>214 [17]</w:t>
            </w:r>
          </w:p>
        </w:tc>
        <w:tc>
          <w:tcPr>
            <w:tcW w:w="1078" w:type="dxa"/>
          </w:tcPr>
          <w:p w14:paraId="37E0480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MS ??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3237D12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892EFD" w:rsidRPr="00892EFD" w14:paraId="4545FA1E" w14:textId="77777777" w:rsidTr="006B75D7">
        <w:tc>
          <w:tcPr>
            <w:tcW w:w="2161" w:type="dxa"/>
          </w:tcPr>
          <w:p w14:paraId="5CDC412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</w:t>
            </w:r>
            <w:r w:rsidRPr="00892EFD">
              <w:rPr>
                <w:rFonts w:ascii="Arial" w:eastAsia="SimSun" w:hAnsi="Arial"/>
                <w:b/>
                <w:bCs/>
                <w:noProof/>
                <w:sz w:val="18"/>
                <w:lang w:eastAsia="en-GB"/>
              </w:rPr>
              <w:t>Result RSRP EUTRA</w:t>
            </w:r>
          </w:p>
        </w:tc>
        <w:tc>
          <w:tcPr>
            <w:tcW w:w="1078" w:type="dxa"/>
          </w:tcPr>
          <w:p w14:paraId="08BC1DD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3D2263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i/>
                <w:noProof/>
                <w:sz w:val="18"/>
                <w:lang w:eastAsia="ko-KR"/>
              </w:rPr>
              <w:t>1 .. &lt;</w:t>
            </w:r>
            <w:r w:rsidRPr="00892EFD">
              <w:rPr>
                <w:rFonts w:ascii="Arial" w:eastAsia="SimSun" w:hAnsi="Arial"/>
                <w:i/>
                <w:noProof/>
                <w:sz w:val="18"/>
                <w:lang w:eastAsia="ko-KR"/>
              </w:rPr>
              <w:t>maxCellReport&gt;</w:t>
            </w:r>
          </w:p>
        </w:tc>
        <w:tc>
          <w:tcPr>
            <w:tcW w:w="1515" w:type="dxa"/>
          </w:tcPr>
          <w:p w14:paraId="2011B72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2ACD19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AF2BB4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6D071F3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92EFD" w:rsidRPr="00892EFD" w14:paraId="22D8259B" w14:textId="77777777" w:rsidTr="006B75D7">
        <w:tc>
          <w:tcPr>
            <w:tcW w:w="2161" w:type="dxa"/>
          </w:tcPr>
          <w:p w14:paraId="2899291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&gt;&gt;&gt; PCI EUTRA</w:t>
            </w:r>
          </w:p>
        </w:tc>
        <w:tc>
          <w:tcPr>
            <w:tcW w:w="1078" w:type="dxa"/>
          </w:tcPr>
          <w:p w14:paraId="16CA292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49A8AA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7C6D4D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INTEGER (0..503)</w:t>
            </w:r>
          </w:p>
        </w:tc>
        <w:tc>
          <w:tcPr>
            <w:tcW w:w="1730" w:type="dxa"/>
          </w:tcPr>
          <w:p w14:paraId="41DFBBE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3F37920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1EA414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4B0F85F8" w14:textId="77777777" w:rsidTr="006B75D7">
        <w:tc>
          <w:tcPr>
            <w:tcW w:w="2161" w:type="dxa"/>
          </w:tcPr>
          <w:p w14:paraId="59275DB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&gt;&gt;&gt;EARFCN</w:t>
            </w:r>
          </w:p>
        </w:tc>
        <w:tc>
          <w:tcPr>
            <w:tcW w:w="1078" w:type="dxa"/>
          </w:tcPr>
          <w:p w14:paraId="5643D88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3D5933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37DBAB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 xml:space="preserve">INTEGER (0.. </w:t>
            </w:r>
            <w:r w:rsidRPr="00892EFD">
              <w:rPr>
                <w:rFonts w:ascii="Arial" w:eastAsia="SimSun" w:hAnsi="Arial" w:cs="Courier New"/>
                <w:noProof/>
                <w:sz w:val="18"/>
                <w:szCs w:val="16"/>
                <w:lang w:eastAsia="ko-KR"/>
              </w:rPr>
              <w:t>262143</w:t>
            </w: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, …)</w:t>
            </w:r>
          </w:p>
        </w:tc>
        <w:tc>
          <w:tcPr>
            <w:tcW w:w="1730" w:type="dxa"/>
          </w:tcPr>
          <w:p w14:paraId="796FC8A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5070A86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CF917B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92EFD" w:rsidRPr="00892EFD" w14:paraId="1A0AC4CA" w14:textId="77777777" w:rsidTr="006B75D7">
        <w:tc>
          <w:tcPr>
            <w:tcW w:w="2161" w:type="dxa"/>
          </w:tcPr>
          <w:p w14:paraId="2D9367A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&gt;&gt;&gt; CGI EUTRA</w:t>
            </w:r>
          </w:p>
        </w:tc>
        <w:tc>
          <w:tcPr>
            <w:tcW w:w="1078" w:type="dxa"/>
          </w:tcPr>
          <w:p w14:paraId="0AFCC62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1E4B183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1EBEEF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9.2.7</w:t>
            </w:r>
          </w:p>
        </w:tc>
        <w:tc>
          <w:tcPr>
            <w:tcW w:w="1730" w:type="dxa"/>
          </w:tcPr>
          <w:p w14:paraId="133B211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5E7070E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AA72A3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4B212D2F" w14:textId="77777777" w:rsidTr="006B75D7">
        <w:tc>
          <w:tcPr>
            <w:tcW w:w="2161" w:type="dxa"/>
          </w:tcPr>
          <w:p w14:paraId="2A2C403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&gt;&gt;&gt;Value RSRP EUTRA</w:t>
            </w:r>
          </w:p>
        </w:tc>
        <w:tc>
          <w:tcPr>
            <w:tcW w:w="1078" w:type="dxa"/>
          </w:tcPr>
          <w:p w14:paraId="7EA7643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76BCE96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852D04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(0..97, …)</w:t>
            </w:r>
          </w:p>
        </w:tc>
        <w:tc>
          <w:tcPr>
            <w:tcW w:w="1730" w:type="dxa"/>
          </w:tcPr>
          <w:p w14:paraId="2C0D5F7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1813C44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95E8BA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32EE4776" w14:textId="77777777" w:rsidTr="006B75D7">
        <w:tc>
          <w:tcPr>
            <w:tcW w:w="2161" w:type="dxa"/>
          </w:tcPr>
          <w:p w14:paraId="52CF4CE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</w:t>
            </w:r>
            <w:r w:rsidRPr="00892EFD">
              <w:rPr>
                <w:rFonts w:ascii="Arial" w:eastAsia="SimSun" w:hAnsi="Arial"/>
                <w:b/>
                <w:noProof/>
                <w:sz w:val="18"/>
                <w:lang w:eastAsia="en-GB"/>
              </w:rPr>
              <w:t>Result RSRQ EUTRA</w:t>
            </w:r>
          </w:p>
        </w:tc>
        <w:tc>
          <w:tcPr>
            <w:tcW w:w="1078" w:type="dxa"/>
          </w:tcPr>
          <w:p w14:paraId="75C5F1D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5DAA5B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i/>
                <w:noProof/>
                <w:sz w:val="18"/>
                <w:lang w:eastAsia="ko-KR"/>
              </w:rPr>
              <w:t>1 . &lt;</w:t>
            </w:r>
            <w:r w:rsidRPr="00892EFD">
              <w:rPr>
                <w:rFonts w:ascii="Arial" w:eastAsia="SimSun" w:hAnsi="Arial"/>
                <w:i/>
                <w:noProof/>
                <w:sz w:val="18"/>
                <w:lang w:eastAsia="ko-KR"/>
              </w:rPr>
              <w:t>maxCellReport&gt;</w:t>
            </w:r>
          </w:p>
        </w:tc>
        <w:tc>
          <w:tcPr>
            <w:tcW w:w="1515" w:type="dxa"/>
          </w:tcPr>
          <w:p w14:paraId="7014E9C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D5A226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5E6CDD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7272A34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92EFD" w:rsidRPr="00892EFD" w14:paraId="47190E88" w14:textId="77777777" w:rsidTr="006B75D7">
        <w:tc>
          <w:tcPr>
            <w:tcW w:w="2161" w:type="dxa"/>
          </w:tcPr>
          <w:p w14:paraId="7A38591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&gt;&gt;&gt; PCI EUTRA</w:t>
            </w:r>
          </w:p>
        </w:tc>
        <w:tc>
          <w:tcPr>
            <w:tcW w:w="1078" w:type="dxa"/>
          </w:tcPr>
          <w:p w14:paraId="5EBF0F1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2B3AF4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257947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(0..503)</w:t>
            </w:r>
          </w:p>
        </w:tc>
        <w:tc>
          <w:tcPr>
            <w:tcW w:w="1730" w:type="dxa"/>
          </w:tcPr>
          <w:p w14:paraId="14E7DED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1E5BD13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376FEC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0E61F143" w14:textId="77777777" w:rsidTr="006B75D7">
        <w:tc>
          <w:tcPr>
            <w:tcW w:w="2161" w:type="dxa"/>
          </w:tcPr>
          <w:p w14:paraId="274F430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&gt;&gt;&gt;EARFCN</w:t>
            </w:r>
          </w:p>
        </w:tc>
        <w:tc>
          <w:tcPr>
            <w:tcW w:w="1078" w:type="dxa"/>
          </w:tcPr>
          <w:p w14:paraId="26CA882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42D5431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A7C834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</w:t>
            </w:r>
            <w:r w:rsidRPr="00892EFD">
              <w:rPr>
                <w:rFonts w:ascii="Arial" w:eastAsia="SimSun" w:hAnsi="Arial" w:cs="Courier New"/>
                <w:noProof/>
                <w:sz w:val="18"/>
                <w:szCs w:val="16"/>
                <w:lang w:eastAsia="ko-KR"/>
              </w:rPr>
              <w:t>262143</w:t>
            </w: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,</w:t>
            </w:r>
            <w:r w:rsidRPr="00892EFD" w:rsidDel="00F77AF7">
              <w:rPr>
                <w:rFonts w:ascii="Arial" w:eastAsia="SimSun" w:hAnsi="Arial"/>
                <w:noProof/>
                <w:sz w:val="18"/>
                <w:lang w:eastAsia="ko-KR"/>
              </w:rPr>
              <w:t xml:space="preserve"> </w:t>
            </w: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…)</w:t>
            </w:r>
          </w:p>
        </w:tc>
        <w:tc>
          <w:tcPr>
            <w:tcW w:w="1730" w:type="dxa"/>
          </w:tcPr>
          <w:p w14:paraId="65C6240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7D60C81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4E98A0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92EFD" w:rsidRPr="00892EFD" w14:paraId="6B5DADA7" w14:textId="77777777" w:rsidTr="006B75D7">
        <w:tc>
          <w:tcPr>
            <w:tcW w:w="2161" w:type="dxa"/>
          </w:tcPr>
          <w:p w14:paraId="5E71575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t>&gt;&gt;&gt; CGI EUTRA</w:t>
            </w:r>
          </w:p>
        </w:tc>
        <w:tc>
          <w:tcPr>
            <w:tcW w:w="1078" w:type="dxa"/>
          </w:tcPr>
          <w:p w14:paraId="3D30100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77E2ABB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DE24B8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9.2.7</w:t>
            </w:r>
          </w:p>
        </w:tc>
        <w:tc>
          <w:tcPr>
            <w:tcW w:w="1730" w:type="dxa"/>
          </w:tcPr>
          <w:p w14:paraId="7D78F90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24F639B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511EA7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305A0961" w14:textId="77777777" w:rsidTr="006B75D7">
        <w:tc>
          <w:tcPr>
            <w:tcW w:w="2161" w:type="dxa"/>
          </w:tcPr>
          <w:p w14:paraId="03DBBD4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en-GB"/>
              </w:rPr>
              <w:lastRenderedPageBreak/>
              <w:t>&gt;&gt;&gt;Value RSRQ EUTRA</w:t>
            </w:r>
          </w:p>
        </w:tc>
        <w:tc>
          <w:tcPr>
            <w:tcW w:w="1078" w:type="dxa"/>
          </w:tcPr>
          <w:p w14:paraId="1FF83B8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10FBC5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3B97F2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(0..34, …)</w:t>
            </w:r>
          </w:p>
        </w:tc>
        <w:tc>
          <w:tcPr>
            <w:tcW w:w="1730" w:type="dxa"/>
          </w:tcPr>
          <w:p w14:paraId="1E50707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EF8130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DFF909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6FD07FF8" w14:textId="77777777" w:rsidTr="006B75D7">
        <w:tc>
          <w:tcPr>
            <w:tcW w:w="2161" w:type="dxa"/>
          </w:tcPr>
          <w:p w14:paraId="0926AE0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  <w:t>&gt;&gt;Result SS-RSRP</w:t>
            </w:r>
          </w:p>
        </w:tc>
        <w:tc>
          <w:tcPr>
            <w:tcW w:w="1078" w:type="dxa"/>
          </w:tcPr>
          <w:p w14:paraId="2BEDEEB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1EBF5F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15" w:type="dxa"/>
          </w:tcPr>
          <w:p w14:paraId="3446E40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1EA6092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2BAE52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36F4FE6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92EFD" w:rsidRPr="00892EFD" w14:paraId="14754A31" w14:textId="77777777" w:rsidTr="006B75D7">
        <w:tc>
          <w:tcPr>
            <w:tcW w:w="2161" w:type="dxa"/>
          </w:tcPr>
          <w:p w14:paraId="2CCA430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PCI</w:t>
            </w:r>
          </w:p>
        </w:tc>
        <w:tc>
          <w:tcPr>
            <w:tcW w:w="1078" w:type="dxa"/>
          </w:tcPr>
          <w:p w14:paraId="667A602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7FC76E4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0DE061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(0..1007)</w:t>
            </w:r>
          </w:p>
        </w:tc>
        <w:tc>
          <w:tcPr>
            <w:tcW w:w="1730" w:type="dxa"/>
          </w:tcPr>
          <w:p w14:paraId="009C5CA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99C14C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3D66F3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4E220BE0" w14:textId="77777777" w:rsidTr="006B75D7">
        <w:tc>
          <w:tcPr>
            <w:tcW w:w="2161" w:type="dxa"/>
          </w:tcPr>
          <w:p w14:paraId="72ABF43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ARFCN</w:t>
            </w:r>
          </w:p>
        </w:tc>
        <w:tc>
          <w:tcPr>
            <w:tcW w:w="1078" w:type="dxa"/>
          </w:tcPr>
          <w:p w14:paraId="49C5E27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478CBC8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D2958B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30" w:type="dxa"/>
          </w:tcPr>
          <w:p w14:paraId="363D3DD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67B624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67769C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0915BC4F" w14:textId="77777777" w:rsidTr="006B75D7">
        <w:tc>
          <w:tcPr>
            <w:tcW w:w="2161" w:type="dxa"/>
          </w:tcPr>
          <w:p w14:paraId="0B2E71A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CGI</w:t>
            </w:r>
          </w:p>
        </w:tc>
        <w:tc>
          <w:tcPr>
            <w:tcW w:w="1078" w:type="dxa"/>
          </w:tcPr>
          <w:p w14:paraId="0FCA24D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58F4803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6E84AC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0888702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5428DA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54166E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140F1041" w14:textId="77777777" w:rsidTr="006B75D7">
        <w:tc>
          <w:tcPr>
            <w:tcW w:w="2161" w:type="dxa"/>
          </w:tcPr>
          <w:p w14:paraId="21E5D70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&gt;&gt;&gt;Value SS-RSRP Cell</w:t>
            </w:r>
          </w:p>
        </w:tc>
        <w:tc>
          <w:tcPr>
            <w:tcW w:w="1078" w:type="dxa"/>
          </w:tcPr>
          <w:p w14:paraId="0975EC9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0C027C0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65C04B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30" w:type="dxa"/>
          </w:tcPr>
          <w:p w14:paraId="232D857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SS-RSRP measurement aggregated at cell level</w:t>
            </w:r>
          </w:p>
        </w:tc>
        <w:tc>
          <w:tcPr>
            <w:tcW w:w="1078" w:type="dxa"/>
          </w:tcPr>
          <w:p w14:paraId="246728A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48EC45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0AAF40A0" w14:textId="77777777" w:rsidTr="006B75D7">
        <w:tc>
          <w:tcPr>
            <w:tcW w:w="2161" w:type="dxa"/>
          </w:tcPr>
          <w:p w14:paraId="20EF4E8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&gt;&gt;&gt;SS-RSRP per SSB Resource</w:t>
            </w:r>
          </w:p>
        </w:tc>
        <w:tc>
          <w:tcPr>
            <w:tcW w:w="1078" w:type="dxa"/>
          </w:tcPr>
          <w:p w14:paraId="17A369E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321AD5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0 .. &lt;maxIndexesReport&gt;</w:t>
            </w:r>
          </w:p>
        </w:tc>
        <w:tc>
          <w:tcPr>
            <w:tcW w:w="1515" w:type="dxa"/>
          </w:tcPr>
          <w:p w14:paraId="6E048D5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3FAF4A9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2CDC37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AD1B8E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5B0E5569" w14:textId="77777777" w:rsidTr="006B75D7">
        <w:tc>
          <w:tcPr>
            <w:tcW w:w="2161" w:type="dxa"/>
          </w:tcPr>
          <w:p w14:paraId="004EF15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&gt;&gt;&gt;&gt;SSB Index</w:t>
            </w:r>
          </w:p>
        </w:tc>
        <w:tc>
          <w:tcPr>
            <w:tcW w:w="1078" w:type="dxa"/>
          </w:tcPr>
          <w:p w14:paraId="6F8DB82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ADE7B5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42DE83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(0..63)</w:t>
            </w:r>
          </w:p>
        </w:tc>
        <w:tc>
          <w:tcPr>
            <w:tcW w:w="1730" w:type="dxa"/>
          </w:tcPr>
          <w:p w14:paraId="603216E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CA5EAC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42D5B2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53C4D100" w14:textId="77777777" w:rsidTr="006B75D7">
        <w:tc>
          <w:tcPr>
            <w:tcW w:w="2161" w:type="dxa"/>
          </w:tcPr>
          <w:p w14:paraId="4FEF751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&gt;&gt;&gt;&gt;Value SS-RSRP</w:t>
            </w:r>
          </w:p>
        </w:tc>
        <w:tc>
          <w:tcPr>
            <w:tcW w:w="1078" w:type="dxa"/>
          </w:tcPr>
          <w:p w14:paraId="306C967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0D4AD7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A0F997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30" w:type="dxa"/>
          </w:tcPr>
          <w:p w14:paraId="137ECE3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SS-RSRP measurement per SSB resource</w:t>
            </w:r>
          </w:p>
        </w:tc>
        <w:tc>
          <w:tcPr>
            <w:tcW w:w="1078" w:type="dxa"/>
          </w:tcPr>
          <w:p w14:paraId="02B9A3A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6C7A2F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358E5748" w14:textId="77777777" w:rsidTr="006B75D7">
        <w:tc>
          <w:tcPr>
            <w:tcW w:w="2161" w:type="dxa"/>
          </w:tcPr>
          <w:p w14:paraId="4092DEF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  <w:t>&gt;&gt;Result SS-RSRQ</w:t>
            </w:r>
          </w:p>
        </w:tc>
        <w:tc>
          <w:tcPr>
            <w:tcW w:w="1078" w:type="dxa"/>
          </w:tcPr>
          <w:p w14:paraId="5D808E2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7D9977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15" w:type="dxa"/>
          </w:tcPr>
          <w:p w14:paraId="6194F71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2AD80A0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D0615E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2D83D4F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92EFD" w:rsidRPr="00892EFD" w14:paraId="62F533E2" w14:textId="77777777" w:rsidTr="006B75D7">
        <w:tc>
          <w:tcPr>
            <w:tcW w:w="2161" w:type="dxa"/>
          </w:tcPr>
          <w:p w14:paraId="30B7448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PCI</w:t>
            </w:r>
          </w:p>
        </w:tc>
        <w:tc>
          <w:tcPr>
            <w:tcW w:w="1078" w:type="dxa"/>
          </w:tcPr>
          <w:p w14:paraId="01CD44B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3AD2E20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734DD9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(0..1007)</w:t>
            </w:r>
          </w:p>
        </w:tc>
        <w:tc>
          <w:tcPr>
            <w:tcW w:w="1730" w:type="dxa"/>
          </w:tcPr>
          <w:p w14:paraId="5225AE3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A985A7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1D2E70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6845F4D1" w14:textId="77777777" w:rsidTr="006B75D7">
        <w:tc>
          <w:tcPr>
            <w:tcW w:w="2161" w:type="dxa"/>
          </w:tcPr>
          <w:p w14:paraId="73D43E1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ARFCN</w:t>
            </w:r>
          </w:p>
        </w:tc>
        <w:tc>
          <w:tcPr>
            <w:tcW w:w="1078" w:type="dxa"/>
          </w:tcPr>
          <w:p w14:paraId="305FD6A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67BA585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2DD2BF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30" w:type="dxa"/>
          </w:tcPr>
          <w:p w14:paraId="29EBD14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6C8A66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AA5735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024E4030" w14:textId="77777777" w:rsidTr="006B75D7">
        <w:tc>
          <w:tcPr>
            <w:tcW w:w="2161" w:type="dxa"/>
          </w:tcPr>
          <w:p w14:paraId="5ECDE29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CGI</w:t>
            </w:r>
          </w:p>
        </w:tc>
        <w:tc>
          <w:tcPr>
            <w:tcW w:w="1078" w:type="dxa"/>
          </w:tcPr>
          <w:p w14:paraId="1B79E36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2E16345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4E20D5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0F25F35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DF4D6F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4E7F92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3AB8D228" w14:textId="77777777" w:rsidTr="006B75D7">
        <w:tc>
          <w:tcPr>
            <w:tcW w:w="2161" w:type="dxa"/>
          </w:tcPr>
          <w:p w14:paraId="0F011E0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&gt;&gt;&gt;Value SS-RSRQ Cell</w:t>
            </w:r>
          </w:p>
        </w:tc>
        <w:tc>
          <w:tcPr>
            <w:tcW w:w="1078" w:type="dxa"/>
          </w:tcPr>
          <w:p w14:paraId="38E9829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714353A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EED69D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30" w:type="dxa"/>
          </w:tcPr>
          <w:p w14:paraId="35012E4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SS-RSRQ measurement aggregated at cell level</w:t>
            </w:r>
          </w:p>
        </w:tc>
        <w:tc>
          <w:tcPr>
            <w:tcW w:w="1078" w:type="dxa"/>
          </w:tcPr>
          <w:p w14:paraId="0959FC5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C33650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171D5152" w14:textId="77777777" w:rsidTr="006B75D7">
        <w:tc>
          <w:tcPr>
            <w:tcW w:w="2161" w:type="dxa"/>
          </w:tcPr>
          <w:p w14:paraId="5F631CF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&gt;&gt;&gt;SS-RSRQ per SSB Resource</w:t>
            </w:r>
          </w:p>
        </w:tc>
        <w:tc>
          <w:tcPr>
            <w:tcW w:w="1078" w:type="dxa"/>
          </w:tcPr>
          <w:p w14:paraId="785B717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71DE45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0 .. &lt;maxIndexesReport&gt;</w:t>
            </w:r>
          </w:p>
        </w:tc>
        <w:tc>
          <w:tcPr>
            <w:tcW w:w="1515" w:type="dxa"/>
          </w:tcPr>
          <w:p w14:paraId="00CD90E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93DE48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676239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D3FE41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65048FCD" w14:textId="77777777" w:rsidTr="006B75D7">
        <w:tc>
          <w:tcPr>
            <w:tcW w:w="2161" w:type="dxa"/>
          </w:tcPr>
          <w:p w14:paraId="5AC5750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&gt;&gt;&gt;&gt;SSB Index</w:t>
            </w:r>
          </w:p>
        </w:tc>
        <w:tc>
          <w:tcPr>
            <w:tcW w:w="1078" w:type="dxa"/>
          </w:tcPr>
          <w:p w14:paraId="642871C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7EA0C08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8068C2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(0..63)</w:t>
            </w:r>
          </w:p>
        </w:tc>
        <w:tc>
          <w:tcPr>
            <w:tcW w:w="1730" w:type="dxa"/>
          </w:tcPr>
          <w:p w14:paraId="2E3A915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17E6E89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0749F0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2347E1CD" w14:textId="77777777" w:rsidTr="006B75D7">
        <w:tc>
          <w:tcPr>
            <w:tcW w:w="2161" w:type="dxa"/>
          </w:tcPr>
          <w:p w14:paraId="7B0D8C4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&gt;&gt;&gt;&gt;Value SS-RSRQ</w:t>
            </w:r>
          </w:p>
        </w:tc>
        <w:tc>
          <w:tcPr>
            <w:tcW w:w="1078" w:type="dxa"/>
          </w:tcPr>
          <w:p w14:paraId="51CB73B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522C09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14358E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30" w:type="dxa"/>
          </w:tcPr>
          <w:p w14:paraId="2FB5FC3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SS-RSRQ measurement per SSB resource</w:t>
            </w:r>
          </w:p>
        </w:tc>
        <w:tc>
          <w:tcPr>
            <w:tcW w:w="1078" w:type="dxa"/>
          </w:tcPr>
          <w:p w14:paraId="7399BE9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C30B2C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7C25EDC5" w14:textId="77777777" w:rsidTr="006B75D7">
        <w:tc>
          <w:tcPr>
            <w:tcW w:w="2161" w:type="dxa"/>
          </w:tcPr>
          <w:p w14:paraId="17AE370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  <w:t>&gt;&gt;Result CSI-RSRP</w:t>
            </w:r>
          </w:p>
        </w:tc>
        <w:tc>
          <w:tcPr>
            <w:tcW w:w="1078" w:type="dxa"/>
          </w:tcPr>
          <w:p w14:paraId="11822BA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9D0DE1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15" w:type="dxa"/>
          </w:tcPr>
          <w:p w14:paraId="6CE5C67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45FBAB7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2ED747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4A9974E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92EFD" w:rsidRPr="00892EFD" w14:paraId="3126CCF8" w14:textId="77777777" w:rsidTr="006B75D7">
        <w:tc>
          <w:tcPr>
            <w:tcW w:w="2161" w:type="dxa"/>
          </w:tcPr>
          <w:p w14:paraId="561F9F7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PCI</w:t>
            </w:r>
          </w:p>
        </w:tc>
        <w:tc>
          <w:tcPr>
            <w:tcW w:w="1078" w:type="dxa"/>
          </w:tcPr>
          <w:p w14:paraId="16349C1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7B545F9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EE30F4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(0..1007)</w:t>
            </w:r>
          </w:p>
        </w:tc>
        <w:tc>
          <w:tcPr>
            <w:tcW w:w="1730" w:type="dxa"/>
          </w:tcPr>
          <w:p w14:paraId="17CDC2E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BBBD77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046A4A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57166DFC" w14:textId="77777777" w:rsidTr="006B75D7">
        <w:tc>
          <w:tcPr>
            <w:tcW w:w="2161" w:type="dxa"/>
          </w:tcPr>
          <w:p w14:paraId="3892121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ARFCN</w:t>
            </w:r>
          </w:p>
        </w:tc>
        <w:tc>
          <w:tcPr>
            <w:tcW w:w="1078" w:type="dxa"/>
          </w:tcPr>
          <w:p w14:paraId="56CC2BC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71B973E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2A108C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30" w:type="dxa"/>
          </w:tcPr>
          <w:p w14:paraId="26DA0D9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1647165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031F1C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5D367D9B" w14:textId="77777777" w:rsidTr="006B75D7">
        <w:tc>
          <w:tcPr>
            <w:tcW w:w="2161" w:type="dxa"/>
          </w:tcPr>
          <w:p w14:paraId="128649F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CGI</w:t>
            </w:r>
          </w:p>
        </w:tc>
        <w:tc>
          <w:tcPr>
            <w:tcW w:w="1078" w:type="dxa"/>
          </w:tcPr>
          <w:p w14:paraId="44CF83E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68034D1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1B0687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47A41DD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E19393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8B5B03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5CAFE8B4" w14:textId="77777777" w:rsidTr="006B75D7">
        <w:tc>
          <w:tcPr>
            <w:tcW w:w="2161" w:type="dxa"/>
          </w:tcPr>
          <w:p w14:paraId="0E7D89A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&gt;&gt;&gt;Value CSI-RSRP Cell</w:t>
            </w:r>
          </w:p>
        </w:tc>
        <w:tc>
          <w:tcPr>
            <w:tcW w:w="1078" w:type="dxa"/>
          </w:tcPr>
          <w:p w14:paraId="0116F6E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6909F17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D80AF3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30" w:type="dxa"/>
          </w:tcPr>
          <w:p w14:paraId="0CCE4ED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CSI-RSRP measurement aggregated at cell level</w:t>
            </w:r>
          </w:p>
        </w:tc>
        <w:tc>
          <w:tcPr>
            <w:tcW w:w="1078" w:type="dxa"/>
          </w:tcPr>
          <w:p w14:paraId="61B22AC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B1FC40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4088E819" w14:textId="77777777" w:rsidTr="006B75D7">
        <w:tc>
          <w:tcPr>
            <w:tcW w:w="2161" w:type="dxa"/>
          </w:tcPr>
          <w:p w14:paraId="637F290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&gt;&gt;&gt;CSI-RSRP per CSI-RS Resource</w:t>
            </w:r>
          </w:p>
        </w:tc>
        <w:tc>
          <w:tcPr>
            <w:tcW w:w="1078" w:type="dxa"/>
          </w:tcPr>
          <w:p w14:paraId="2055605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65C991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0 .. &lt;maxIndexesReport&gt;</w:t>
            </w:r>
          </w:p>
        </w:tc>
        <w:tc>
          <w:tcPr>
            <w:tcW w:w="1515" w:type="dxa"/>
          </w:tcPr>
          <w:p w14:paraId="2969811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4F8912C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8A1956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9EDBD6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2D80FE9C" w14:textId="77777777" w:rsidTr="006B75D7">
        <w:tc>
          <w:tcPr>
            <w:tcW w:w="2161" w:type="dxa"/>
          </w:tcPr>
          <w:p w14:paraId="5F3CD75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&gt;&gt;&gt;&gt;CSI-RS Index</w:t>
            </w:r>
          </w:p>
        </w:tc>
        <w:tc>
          <w:tcPr>
            <w:tcW w:w="1078" w:type="dxa"/>
          </w:tcPr>
          <w:p w14:paraId="3C1D9FF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78E702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E71E64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(0..95)</w:t>
            </w:r>
          </w:p>
        </w:tc>
        <w:tc>
          <w:tcPr>
            <w:tcW w:w="1730" w:type="dxa"/>
          </w:tcPr>
          <w:p w14:paraId="429B342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72C0B7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FC0AB8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3BEC2510" w14:textId="77777777" w:rsidTr="006B75D7">
        <w:tc>
          <w:tcPr>
            <w:tcW w:w="2161" w:type="dxa"/>
          </w:tcPr>
          <w:p w14:paraId="48B472B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lastRenderedPageBreak/>
              <w:t>&gt;&gt;&gt;&gt;Value CSI-RSRP</w:t>
            </w:r>
          </w:p>
        </w:tc>
        <w:tc>
          <w:tcPr>
            <w:tcW w:w="1078" w:type="dxa"/>
          </w:tcPr>
          <w:p w14:paraId="4DA20B0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C8F0ED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73970D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30" w:type="dxa"/>
          </w:tcPr>
          <w:p w14:paraId="71AB22C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CSI-RSRP measurement per CSI-RS resource</w:t>
            </w:r>
          </w:p>
        </w:tc>
        <w:tc>
          <w:tcPr>
            <w:tcW w:w="1078" w:type="dxa"/>
          </w:tcPr>
          <w:p w14:paraId="4D610B9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F05C89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2CFB3CB9" w14:textId="77777777" w:rsidTr="006B75D7">
        <w:tc>
          <w:tcPr>
            <w:tcW w:w="2161" w:type="dxa"/>
          </w:tcPr>
          <w:p w14:paraId="6D56AE1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  <w:t>&gt;&gt;Result CSI-RSRQ</w:t>
            </w:r>
          </w:p>
        </w:tc>
        <w:tc>
          <w:tcPr>
            <w:tcW w:w="1078" w:type="dxa"/>
          </w:tcPr>
          <w:p w14:paraId="31620CB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98F7AB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15" w:type="dxa"/>
          </w:tcPr>
          <w:p w14:paraId="30637FF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74311D7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1B4540C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4AD3734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92EFD" w:rsidRPr="00892EFD" w14:paraId="752ABAEA" w14:textId="77777777" w:rsidTr="006B75D7">
        <w:tc>
          <w:tcPr>
            <w:tcW w:w="2161" w:type="dxa"/>
          </w:tcPr>
          <w:p w14:paraId="3D55405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PCI</w:t>
            </w:r>
          </w:p>
        </w:tc>
        <w:tc>
          <w:tcPr>
            <w:tcW w:w="1078" w:type="dxa"/>
          </w:tcPr>
          <w:p w14:paraId="0A91960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0E36722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9C503B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(0..1007)</w:t>
            </w:r>
          </w:p>
        </w:tc>
        <w:tc>
          <w:tcPr>
            <w:tcW w:w="1730" w:type="dxa"/>
          </w:tcPr>
          <w:p w14:paraId="762BCE3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9929B7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863511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1C0AC3CF" w14:textId="77777777" w:rsidTr="006B75D7">
        <w:tc>
          <w:tcPr>
            <w:tcW w:w="2161" w:type="dxa"/>
          </w:tcPr>
          <w:p w14:paraId="0351A1D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ARFCN</w:t>
            </w:r>
          </w:p>
        </w:tc>
        <w:tc>
          <w:tcPr>
            <w:tcW w:w="1078" w:type="dxa"/>
          </w:tcPr>
          <w:p w14:paraId="6DBB62B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8" w:type="dxa"/>
          </w:tcPr>
          <w:p w14:paraId="48C5FE1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EB278F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30" w:type="dxa"/>
          </w:tcPr>
          <w:p w14:paraId="4FD7CB8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24A73F8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F3CD6D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6F324F4F" w14:textId="77777777" w:rsidTr="006B75D7">
        <w:tc>
          <w:tcPr>
            <w:tcW w:w="2161" w:type="dxa"/>
          </w:tcPr>
          <w:p w14:paraId="64069D8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&gt;&gt;&gt;NR CGI</w:t>
            </w:r>
          </w:p>
        </w:tc>
        <w:tc>
          <w:tcPr>
            <w:tcW w:w="1078" w:type="dxa"/>
          </w:tcPr>
          <w:p w14:paraId="6CD6799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8" w:type="dxa"/>
          </w:tcPr>
          <w:p w14:paraId="7B039A7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44A27A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3BDF990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BFE118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CF2870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12FB49D3" w14:textId="77777777" w:rsidTr="006B75D7">
        <w:tc>
          <w:tcPr>
            <w:tcW w:w="2161" w:type="dxa"/>
          </w:tcPr>
          <w:p w14:paraId="7819860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&gt;&gt;&gt;Value CSI-RSRQ Cell</w:t>
            </w:r>
          </w:p>
        </w:tc>
        <w:tc>
          <w:tcPr>
            <w:tcW w:w="1078" w:type="dxa"/>
          </w:tcPr>
          <w:p w14:paraId="0636BB6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7CBFBBD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2976454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30" w:type="dxa"/>
          </w:tcPr>
          <w:p w14:paraId="64F0D05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CSI-RSRQ measurement aggregated at cell level</w:t>
            </w:r>
          </w:p>
        </w:tc>
        <w:tc>
          <w:tcPr>
            <w:tcW w:w="1078" w:type="dxa"/>
          </w:tcPr>
          <w:p w14:paraId="0575940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ABD15D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42F5EFA3" w14:textId="77777777" w:rsidTr="006B75D7">
        <w:tc>
          <w:tcPr>
            <w:tcW w:w="2161" w:type="dxa"/>
          </w:tcPr>
          <w:p w14:paraId="4D4BD50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&gt;&gt;&gt;CSI-RSRQ per CSI-RS Resource</w:t>
            </w:r>
          </w:p>
        </w:tc>
        <w:tc>
          <w:tcPr>
            <w:tcW w:w="1078" w:type="dxa"/>
          </w:tcPr>
          <w:p w14:paraId="7138624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B1F3DD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0 .. &lt;maxIndexesReport&gt;</w:t>
            </w:r>
          </w:p>
        </w:tc>
        <w:tc>
          <w:tcPr>
            <w:tcW w:w="1515" w:type="dxa"/>
          </w:tcPr>
          <w:p w14:paraId="189471A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11D8892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B13731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432265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25CB1D9D" w14:textId="77777777" w:rsidTr="006B75D7">
        <w:tc>
          <w:tcPr>
            <w:tcW w:w="2161" w:type="dxa"/>
          </w:tcPr>
          <w:p w14:paraId="6FF708D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&gt;&gt;&gt;&gt;CSI-RS Index</w:t>
            </w:r>
          </w:p>
        </w:tc>
        <w:tc>
          <w:tcPr>
            <w:tcW w:w="1078" w:type="dxa"/>
          </w:tcPr>
          <w:p w14:paraId="731A3A8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043350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D559F5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(0..95)</w:t>
            </w:r>
          </w:p>
        </w:tc>
        <w:tc>
          <w:tcPr>
            <w:tcW w:w="1730" w:type="dxa"/>
          </w:tcPr>
          <w:p w14:paraId="18CD972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222BA96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00DA04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67BEA504" w14:textId="77777777" w:rsidTr="006B75D7">
        <w:tc>
          <w:tcPr>
            <w:tcW w:w="2161" w:type="dxa"/>
          </w:tcPr>
          <w:p w14:paraId="7C3BC4A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&gt;&gt;&gt;&gt;Value CSI-RSRQ</w:t>
            </w:r>
          </w:p>
        </w:tc>
        <w:tc>
          <w:tcPr>
            <w:tcW w:w="1078" w:type="dxa"/>
          </w:tcPr>
          <w:p w14:paraId="1BF375F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60122A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49A402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INTEGER (0..127)</w:t>
            </w:r>
          </w:p>
        </w:tc>
        <w:tc>
          <w:tcPr>
            <w:tcW w:w="1730" w:type="dxa"/>
          </w:tcPr>
          <w:p w14:paraId="3C9CAEF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CSI-RSRQ measurement per CSI-RS resource</w:t>
            </w:r>
          </w:p>
        </w:tc>
        <w:tc>
          <w:tcPr>
            <w:tcW w:w="1078" w:type="dxa"/>
          </w:tcPr>
          <w:p w14:paraId="61F1823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91E3AB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92EFD" w:rsidRPr="00892EFD" w14:paraId="0C6BA6EF" w14:textId="77777777" w:rsidTr="006B75D7">
        <w:tc>
          <w:tcPr>
            <w:tcW w:w="2161" w:type="dxa"/>
          </w:tcPr>
          <w:p w14:paraId="17CD68F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&gt;&gt;Angle of Arrival NR</w:t>
            </w:r>
          </w:p>
        </w:tc>
        <w:tc>
          <w:tcPr>
            <w:tcW w:w="1078" w:type="dxa"/>
          </w:tcPr>
          <w:p w14:paraId="3E3F9AE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9264FFC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DD735A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UL Angle of Arrival</w:t>
            </w:r>
          </w:p>
          <w:p w14:paraId="043185C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9.2.38</w:t>
            </w:r>
          </w:p>
        </w:tc>
        <w:tc>
          <w:tcPr>
            <w:tcW w:w="1730" w:type="dxa"/>
          </w:tcPr>
          <w:p w14:paraId="7AE716A2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0E5C4D26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MS ??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6086DD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92EFD" w:rsidRPr="00892EFD" w14:paraId="0C7BA0DE" w14:textId="77777777" w:rsidTr="006B75D7">
        <w:tc>
          <w:tcPr>
            <w:tcW w:w="2161" w:type="dxa"/>
          </w:tcPr>
          <w:p w14:paraId="18EFC4A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078" w:type="dxa"/>
          </w:tcPr>
          <w:p w14:paraId="41587D2F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7AC73C3A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85E7A3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sz w:val="18"/>
                <w:lang w:eastAsia="ko-KR"/>
              </w:rPr>
              <w:t>9.2.46</w:t>
            </w:r>
          </w:p>
        </w:tc>
        <w:tc>
          <w:tcPr>
            <w:tcW w:w="1730" w:type="dxa"/>
          </w:tcPr>
          <w:p w14:paraId="6B82DD8D" w14:textId="09883761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ins w:id="11" w:author="Huawei" w:date="2021-10-14T15:05:00Z">
              <w:r w:rsidRPr="00892EFD">
                <w:rPr>
                  <w:rFonts w:ascii="Arial" w:eastAsia="SimSun" w:hAnsi="Arial" w:hint="eastAsia"/>
                  <w:bCs/>
                  <w:noProof/>
                  <w:sz w:val="18"/>
                  <w:lang w:eastAsia="zh-CN"/>
                </w:rPr>
                <w:t>T</w:t>
              </w:r>
              <w:r w:rsidRPr="00892EFD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his IE is</w:t>
              </w:r>
              <w:r w:rsidRPr="00892EFD">
                <w:rPr>
                  <w:rFonts w:ascii="Arial" w:eastAsia="SimSun" w:hAnsi="Arial"/>
                  <w:sz w:val="18"/>
                  <w:lang w:val="en-US" w:eastAsia="zh-CN" w:bidi="he-IL"/>
                </w:rPr>
                <w:t xml:space="preserve"> only applicable for a NR cell</w:t>
              </w:r>
            </w:ins>
          </w:p>
        </w:tc>
        <w:tc>
          <w:tcPr>
            <w:tcW w:w="1078" w:type="dxa"/>
          </w:tcPr>
          <w:p w14:paraId="167A611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6FEA599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92EFD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ignore</w:t>
            </w:r>
          </w:p>
        </w:tc>
      </w:tr>
    </w:tbl>
    <w:p w14:paraId="7DD72250" w14:textId="77777777" w:rsidR="00892EFD" w:rsidRPr="00892EFD" w:rsidRDefault="00892EFD" w:rsidP="00892EFD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kern w:val="2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892EFD" w:rsidRPr="00892EFD" w14:paraId="792A0F8A" w14:textId="77777777" w:rsidTr="006B75D7">
        <w:tc>
          <w:tcPr>
            <w:tcW w:w="3686" w:type="dxa"/>
          </w:tcPr>
          <w:p w14:paraId="414C43B5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25CE5F48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892EFD" w:rsidRPr="00892EFD" w14:paraId="325906FD" w14:textId="77777777" w:rsidTr="006B75D7">
        <w:tc>
          <w:tcPr>
            <w:tcW w:w="3686" w:type="dxa"/>
          </w:tcPr>
          <w:p w14:paraId="5DA31EC9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maxnoMeas</w:t>
            </w:r>
          </w:p>
        </w:tc>
        <w:tc>
          <w:tcPr>
            <w:tcW w:w="5670" w:type="dxa"/>
          </w:tcPr>
          <w:p w14:paraId="55E0F663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  <w:tr w:rsidR="00892EFD" w:rsidRPr="00892EFD" w14:paraId="415CEE2C" w14:textId="77777777" w:rsidTr="006B75D7">
        <w:tc>
          <w:tcPr>
            <w:tcW w:w="3686" w:type="dxa"/>
          </w:tcPr>
          <w:p w14:paraId="1C6DD547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maxCellReport</w:t>
            </w:r>
          </w:p>
        </w:tc>
        <w:tc>
          <w:tcPr>
            <w:tcW w:w="5670" w:type="dxa"/>
          </w:tcPr>
          <w:p w14:paraId="3C9BD591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Maximum no. of cells that can be reported with one message. Value is 9.</w:t>
            </w:r>
          </w:p>
        </w:tc>
      </w:tr>
      <w:tr w:rsidR="00892EFD" w:rsidRPr="00892EFD" w14:paraId="05627350" w14:textId="77777777" w:rsidTr="006B75D7">
        <w:tc>
          <w:tcPr>
            <w:tcW w:w="3686" w:type="dxa"/>
          </w:tcPr>
          <w:p w14:paraId="2529E74D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maxCellReportNR</w:t>
            </w:r>
          </w:p>
        </w:tc>
        <w:tc>
          <w:tcPr>
            <w:tcW w:w="5670" w:type="dxa"/>
          </w:tcPr>
          <w:p w14:paraId="539B3C3B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Maximum no. of NR cells that can be reported with one message. Value is 9.</w:t>
            </w:r>
          </w:p>
        </w:tc>
      </w:tr>
      <w:tr w:rsidR="00892EFD" w:rsidRPr="00892EFD" w14:paraId="3504B300" w14:textId="77777777" w:rsidTr="006B75D7">
        <w:tc>
          <w:tcPr>
            <w:tcW w:w="3686" w:type="dxa"/>
          </w:tcPr>
          <w:p w14:paraId="2CEE694E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maxIndexesReport</w:t>
            </w:r>
          </w:p>
        </w:tc>
        <w:tc>
          <w:tcPr>
            <w:tcW w:w="5670" w:type="dxa"/>
          </w:tcPr>
          <w:p w14:paraId="514A9360" w14:textId="77777777" w:rsidR="00892EFD" w:rsidRPr="00892EFD" w:rsidRDefault="00892EFD" w:rsidP="00892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92EFD">
              <w:rPr>
                <w:rFonts w:ascii="Arial" w:eastAsia="SimSun" w:hAnsi="Arial"/>
                <w:noProof/>
                <w:sz w:val="18"/>
                <w:lang w:eastAsia="ko-KR"/>
              </w:rPr>
              <w:t>Maximum no. of beam level measurement results that can be reported with one message. Value is 64.</w:t>
            </w:r>
          </w:p>
        </w:tc>
      </w:tr>
    </w:tbl>
    <w:p w14:paraId="1053DAC6" w14:textId="77777777" w:rsidR="00892EFD" w:rsidRPr="00892EFD" w:rsidRDefault="00892EFD" w:rsidP="00892EFD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kern w:val="2"/>
          <w:lang w:eastAsia="ko-KR"/>
        </w:rPr>
      </w:pPr>
    </w:p>
    <w:p w14:paraId="18BC6CF0" w14:textId="77777777" w:rsidR="008E167E" w:rsidRDefault="008E167E" w:rsidP="008A6071">
      <w:pPr>
        <w:pStyle w:val="FirstChange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76347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A42BD" w14:textId="77777777" w:rsidR="00B76483" w:rsidRDefault="00B76483">
      <w:r>
        <w:separator/>
      </w:r>
    </w:p>
  </w:endnote>
  <w:endnote w:type="continuationSeparator" w:id="0">
    <w:p w14:paraId="7321254D" w14:textId="77777777" w:rsidR="00B76483" w:rsidRDefault="00B76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59B8B" w14:textId="77777777" w:rsidR="00B76483" w:rsidRDefault="00B76483">
      <w:r>
        <w:separator/>
      </w:r>
    </w:p>
  </w:footnote>
  <w:footnote w:type="continuationSeparator" w:id="0">
    <w:p w14:paraId="530EDB11" w14:textId="77777777" w:rsidR="00B76483" w:rsidRDefault="00B764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B42BA" w:rsidRDefault="006B42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B42BA" w:rsidRDefault="006B42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B42BA" w:rsidRDefault="006B42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B42BA" w:rsidRDefault="006B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34C7C"/>
    <w:rsid w:val="00034FBC"/>
    <w:rsid w:val="00047BC5"/>
    <w:rsid w:val="0005595E"/>
    <w:rsid w:val="000643A9"/>
    <w:rsid w:val="00067B38"/>
    <w:rsid w:val="000A6394"/>
    <w:rsid w:val="000B7FED"/>
    <w:rsid w:val="000C038A"/>
    <w:rsid w:val="000C6598"/>
    <w:rsid w:val="000D101F"/>
    <w:rsid w:val="000D44B3"/>
    <w:rsid w:val="000E0AF4"/>
    <w:rsid w:val="00145D43"/>
    <w:rsid w:val="00146A68"/>
    <w:rsid w:val="0016332C"/>
    <w:rsid w:val="00166080"/>
    <w:rsid w:val="00174D55"/>
    <w:rsid w:val="00182004"/>
    <w:rsid w:val="00192C46"/>
    <w:rsid w:val="001A08B3"/>
    <w:rsid w:val="001A7B60"/>
    <w:rsid w:val="001A7FB0"/>
    <w:rsid w:val="001B4B32"/>
    <w:rsid w:val="001B52F0"/>
    <w:rsid w:val="001B7A65"/>
    <w:rsid w:val="001C5DF0"/>
    <w:rsid w:val="001E1F7D"/>
    <w:rsid w:val="001E21A8"/>
    <w:rsid w:val="001E41F3"/>
    <w:rsid w:val="00207541"/>
    <w:rsid w:val="00251DC9"/>
    <w:rsid w:val="0026004D"/>
    <w:rsid w:val="002640DD"/>
    <w:rsid w:val="00274D64"/>
    <w:rsid w:val="00275D12"/>
    <w:rsid w:val="0027681B"/>
    <w:rsid w:val="00284FEB"/>
    <w:rsid w:val="002860C4"/>
    <w:rsid w:val="002A35E3"/>
    <w:rsid w:val="002B5741"/>
    <w:rsid w:val="002C1DDE"/>
    <w:rsid w:val="002E472E"/>
    <w:rsid w:val="00305409"/>
    <w:rsid w:val="00330B5B"/>
    <w:rsid w:val="00335B69"/>
    <w:rsid w:val="003419E4"/>
    <w:rsid w:val="00346B25"/>
    <w:rsid w:val="003609EF"/>
    <w:rsid w:val="0036231A"/>
    <w:rsid w:val="00362B4A"/>
    <w:rsid w:val="003706B9"/>
    <w:rsid w:val="00374DD4"/>
    <w:rsid w:val="003851AB"/>
    <w:rsid w:val="003E1A36"/>
    <w:rsid w:val="00400D41"/>
    <w:rsid w:val="00410371"/>
    <w:rsid w:val="004242F1"/>
    <w:rsid w:val="004527DF"/>
    <w:rsid w:val="004831A5"/>
    <w:rsid w:val="00495D45"/>
    <w:rsid w:val="004A4766"/>
    <w:rsid w:val="004B75B7"/>
    <w:rsid w:val="004C17AF"/>
    <w:rsid w:val="004C671B"/>
    <w:rsid w:val="0051580D"/>
    <w:rsid w:val="0052158F"/>
    <w:rsid w:val="005227DE"/>
    <w:rsid w:val="00547111"/>
    <w:rsid w:val="00555E9D"/>
    <w:rsid w:val="00592D74"/>
    <w:rsid w:val="005C0A10"/>
    <w:rsid w:val="005E1341"/>
    <w:rsid w:val="005E2C44"/>
    <w:rsid w:val="005E4BCE"/>
    <w:rsid w:val="00621188"/>
    <w:rsid w:val="006257ED"/>
    <w:rsid w:val="00665C47"/>
    <w:rsid w:val="00695808"/>
    <w:rsid w:val="006B42BA"/>
    <w:rsid w:val="006B46FB"/>
    <w:rsid w:val="006E21FB"/>
    <w:rsid w:val="006F075E"/>
    <w:rsid w:val="00727D91"/>
    <w:rsid w:val="00735F77"/>
    <w:rsid w:val="00763477"/>
    <w:rsid w:val="00792037"/>
    <w:rsid w:val="00792342"/>
    <w:rsid w:val="007977A8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40A8"/>
    <w:rsid w:val="008104F9"/>
    <w:rsid w:val="008270DE"/>
    <w:rsid w:val="008279FA"/>
    <w:rsid w:val="008626E7"/>
    <w:rsid w:val="00870EE7"/>
    <w:rsid w:val="008863B9"/>
    <w:rsid w:val="00892EFD"/>
    <w:rsid w:val="008A40CC"/>
    <w:rsid w:val="008A45A6"/>
    <w:rsid w:val="008A6071"/>
    <w:rsid w:val="008B1D35"/>
    <w:rsid w:val="008C3023"/>
    <w:rsid w:val="008C3658"/>
    <w:rsid w:val="008C4AA5"/>
    <w:rsid w:val="008E167E"/>
    <w:rsid w:val="008E5D47"/>
    <w:rsid w:val="008F3789"/>
    <w:rsid w:val="008F686C"/>
    <w:rsid w:val="009148DE"/>
    <w:rsid w:val="00917C17"/>
    <w:rsid w:val="00935624"/>
    <w:rsid w:val="00941E30"/>
    <w:rsid w:val="009503F8"/>
    <w:rsid w:val="00951B34"/>
    <w:rsid w:val="00976C78"/>
    <w:rsid w:val="009777D9"/>
    <w:rsid w:val="00991B88"/>
    <w:rsid w:val="009A5753"/>
    <w:rsid w:val="009A579D"/>
    <w:rsid w:val="009B6BCE"/>
    <w:rsid w:val="009D3741"/>
    <w:rsid w:val="009E3297"/>
    <w:rsid w:val="009F734F"/>
    <w:rsid w:val="00A01747"/>
    <w:rsid w:val="00A047AC"/>
    <w:rsid w:val="00A246B6"/>
    <w:rsid w:val="00A255DB"/>
    <w:rsid w:val="00A47E70"/>
    <w:rsid w:val="00A50CF0"/>
    <w:rsid w:val="00A60C9C"/>
    <w:rsid w:val="00A700DE"/>
    <w:rsid w:val="00A7671C"/>
    <w:rsid w:val="00A92CA9"/>
    <w:rsid w:val="00AA2CBC"/>
    <w:rsid w:val="00AB35D6"/>
    <w:rsid w:val="00AB3E3B"/>
    <w:rsid w:val="00AB7B2A"/>
    <w:rsid w:val="00AC5820"/>
    <w:rsid w:val="00AD0D46"/>
    <w:rsid w:val="00AD1CD8"/>
    <w:rsid w:val="00B2202D"/>
    <w:rsid w:val="00B258BB"/>
    <w:rsid w:val="00B40CDC"/>
    <w:rsid w:val="00B40E53"/>
    <w:rsid w:val="00B67B97"/>
    <w:rsid w:val="00B76483"/>
    <w:rsid w:val="00B84B9F"/>
    <w:rsid w:val="00B968C8"/>
    <w:rsid w:val="00BA3EC5"/>
    <w:rsid w:val="00BA51D9"/>
    <w:rsid w:val="00BB5DFC"/>
    <w:rsid w:val="00BC2D3F"/>
    <w:rsid w:val="00BC338B"/>
    <w:rsid w:val="00BC6427"/>
    <w:rsid w:val="00BD279D"/>
    <w:rsid w:val="00BD6BB8"/>
    <w:rsid w:val="00BE6E03"/>
    <w:rsid w:val="00BE7401"/>
    <w:rsid w:val="00BF1E4F"/>
    <w:rsid w:val="00C01B88"/>
    <w:rsid w:val="00C025E7"/>
    <w:rsid w:val="00C058BA"/>
    <w:rsid w:val="00C05A13"/>
    <w:rsid w:val="00C239E3"/>
    <w:rsid w:val="00C54D25"/>
    <w:rsid w:val="00C66BA2"/>
    <w:rsid w:val="00C80180"/>
    <w:rsid w:val="00C95985"/>
    <w:rsid w:val="00CA6BA5"/>
    <w:rsid w:val="00CB4D2B"/>
    <w:rsid w:val="00CC0A7D"/>
    <w:rsid w:val="00CC2ABB"/>
    <w:rsid w:val="00CC5026"/>
    <w:rsid w:val="00CC68D0"/>
    <w:rsid w:val="00CE4E20"/>
    <w:rsid w:val="00CF1900"/>
    <w:rsid w:val="00D00E2B"/>
    <w:rsid w:val="00D03F9A"/>
    <w:rsid w:val="00D05BAA"/>
    <w:rsid w:val="00D06D51"/>
    <w:rsid w:val="00D165C1"/>
    <w:rsid w:val="00D22C79"/>
    <w:rsid w:val="00D24991"/>
    <w:rsid w:val="00D263CF"/>
    <w:rsid w:val="00D34BE6"/>
    <w:rsid w:val="00D40955"/>
    <w:rsid w:val="00D50255"/>
    <w:rsid w:val="00D54184"/>
    <w:rsid w:val="00D65E26"/>
    <w:rsid w:val="00D66520"/>
    <w:rsid w:val="00D7138F"/>
    <w:rsid w:val="00D964FD"/>
    <w:rsid w:val="00DB2694"/>
    <w:rsid w:val="00DC6DBF"/>
    <w:rsid w:val="00DE34CF"/>
    <w:rsid w:val="00DE4B15"/>
    <w:rsid w:val="00E10EBB"/>
    <w:rsid w:val="00E13558"/>
    <w:rsid w:val="00E13F3D"/>
    <w:rsid w:val="00E20C01"/>
    <w:rsid w:val="00E34898"/>
    <w:rsid w:val="00E5000F"/>
    <w:rsid w:val="00E5107D"/>
    <w:rsid w:val="00E81A48"/>
    <w:rsid w:val="00EB09B7"/>
    <w:rsid w:val="00EB7F4C"/>
    <w:rsid w:val="00EE7D7C"/>
    <w:rsid w:val="00F02477"/>
    <w:rsid w:val="00F1642C"/>
    <w:rsid w:val="00F25D98"/>
    <w:rsid w:val="00F300FB"/>
    <w:rsid w:val="00F3458A"/>
    <w:rsid w:val="00F3512E"/>
    <w:rsid w:val="00F37EA5"/>
    <w:rsid w:val="00F87869"/>
    <w:rsid w:val="00F95616"/>
    <w:rsid w:val="00F9585C"/>
    <w:rsid w:val="00FB6386"/>
    <w:rsid w:val="00FD0903"/>
    <w:rsid w:val="00FD6DFC"/>
    <w:rsid w:val="00FE4B48"/>
    <w:rsid w:val="00FE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4DB68-BA96-4787-BC4E-B0CC1098B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1032</Words>
  <Characters>5885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Huawei20211018</cp:lastModifiedBy>
  <cp:revision>3</cp:revision>
  <cp:lastPrinted>1899-12-31T23:00:00Z</cp:lastPrinted>
  <dcterms:created xsi:type="dcterms:W3CDTF">2021-10-21T14:47:00Z</dcterms:created>
  <dcterms:modified xsi:type="dcterms:W3CDTF">2021-10-21T14:48:00Z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(3)TyUaZUdFAU58mpd7+ln4SPt1Q5AlnFYvyclfiq9+EH2tyzoaquxPS9UbGgdx2gGP/zt26oJL
OCZR6BCA3iKLPiTlqOXdYFdMJOlx2t/OVxHlxSgCW2G5dtEErOxbt1g/AuedtdGqoixJasJc
OX/8Fk/Cew9ZpD8juj0/RcBrt8rotOUSr6of/xx4n8hvf78nUPRwuH5YFde52m8B4Jk9sKuc
vLtE2RbWkNC/mGN0TO</vt:lpwstr>
  </property>
  <property fmtid="{D5CDD505-2E9C-101B-9397-08002B2CF9AE}" pid="22" name="_2015_ms_pID_7253431">
    <vt:lpwstr>PonbigVkVu3HbiCwKhUNZ3ab79PM5cqPkbSSILQUFW2DSo2KqBm1s5
eCuDpSlP9dNkTHECdtoOmtP7juGPusYTH6MC1cQ52hcG7xvoNgX35pxK8lvHZr8WxNsLRqlR
LGocZwTtLWMdgSVYjjoI9mDkTg1bwenB5fEyOB07PQ6J52PKim6JXdHXYTZRkL+lBXhdEvju
ug80kz7LUC/J7RGKHBeoq+61AJESuyt/cS9n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